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C168B" w14:textId="4813205A" w:rsidR="00EA2AEF" w:rsidRPr="00EA2AEF" w:rsidRDefault="00EA2AEF" w:rsidP="00E3696C">
      <w:pPr>
        <w:pStyle w:val="Header"/>
        <w:tabs>
          <w:tab w:val="right" w:pos="9639"/>
        </w:tabs>
        <w:rPr>
          <w:rFonts w:cs="Arial"/>
          <w:bCs/>
          <w:sz w:val="22"/>
          <w:szCs w:val="22"/>
          <w:lang w:val="sv-SE"/>
        </w:rPr>
      </w:pPr>
      <w:r w:rsidRPr="00EA2AEF">
        <w:rPr>
          <w:rFonts w:cs="Arial"/>
          <w:bCs/>
          <w:sz w:val="22"/>
          <w:szCs w:val="22"/>
          <w:lang w:val="sv-SE"/>
        </w:rPr>
        <w:t>TSG SA Meeting SA#106</w:t>
      </w:r>
      <w:r w:rsidR="00E3696C">
        <w:rPr>
          <w:rFonts w:cs="Arial"/>
          <w:bCs/>
          <w:sz w:val="22"/>
          <w:szCs w:val="22"/>
          <w:lang w:val="sv-SE"/>
        </w:rPr>
        <w:tab/>
      </w:r>
      <w:r w:rsidRPr="00EA2AEF">
        <w:rPr>
          <w:rFonts w:cs="Arial"/>
          <w:bCs/>
          <w:sz w:val="22"/>
          <w:szCs w:val="22"/>
          <w:lang w:val="sv-SE"/>
        </w:rPr>
        <w:t>SP-241</w:t>
      </w:r>
      <w:r w:rsidR="004470A5">
        <w:rPr>
          <w:rFonts w:cs="Arial"/>
          <w:bCs/>
          <w:sz w:val="22"/>
          <w:szCs w:val="22"/>
          <w:lang w:val="sv-SE"/>
        </w:rPr>
        <w:t>9</w:t>
      </w:r>
      <w:r w:rsidR="00C471C4">
        <w:rPr>
          <w:rFonts w:cs="Arial"/>
          <w:bCs/>
          <w:sz w:val="22"/>
          <w:szCs w:val="22"/>
          <w:lang w:val="sv-SE"/>
        </w:rPr>
        <w:t>81</w:t>
      </w:r>
    </w:p>
    <w:p w14:paraId="5789AF08" w14:textId="77777777" w:rsidR="00EA2AEF" w:rsidRPr="00EA2AEF" w:rsidRDefault="00EA2AEF" w:rsidP="00E3696C">
      <w:pPr>
        <w:pStyle w:val="Header"/>
        <w:pBdr>
          <w:bottom w:val="single" w:sz="4" w:space="1" w:color="auto"/>
        </w:pBdr>
        <w:rPr>
          <w:rFonts w:cs="Arial"/>
          <w:bCs/>
          <w:sz w:val="22"/>
          <w:szCs w:val="22"/>
        </w:rPr>
      </w:pPr>
      <w:r w:rsidRPr="00EA2AEF">
        <w:rPr>
          <w:rFonts w:cs="Arial"/>
          <w:bCs/>
          <w:sz w:val="22"/>
          <w:szCs w:val="22"/>
        </w:rPr>
        <w:t>10 - 13 December, 2024, Madrid, Spain</w:t>
      </w:r>
    </w:p>
    <w:p w14:paraId="0C1DE99A" w14:textId="20CCF749" w:rsidR="00B97703" w:rsidRDefault="00B97703">
      <w:pPr>
        <w:rPr>
          <w:rFonts w:ascii="Arial" w:hAnsi="Arial" w:cs="Arial"/>
        </w:rPr>
      </w:pPr>
    </w:p>
    <w:p w14:paraId="7FC83703" w14:textId="0EDAE422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</w:t>
      </w:r>
      <w:r w:rsidR="003C2E46">
        <w:rPr>
          <w:rFonts w:ascii="Arial" w:hAnsi="Arial" w:cs="Arial"/>
          <w:b/>
          <w:sz w:val="22"/>
          <w:szCs w:val="22"/>
        </w:rPr>
        <w:t>for</w:t>
      </w:r>
      <w:r w:rsidR="00681CB7">
        <w:rPr>
          <w:rFonts w:ascii="Arial" w:hAnsi="Arial" w:cs="Arial"/>
          <w:b/>
          <w:sz w:val="22"/>
          <w:szCs w:val="22"/>
        </w:rPr>
        <w:t xml:space="preserve"> Interim Report</w:t>
      </w:r>
      <w:r w:rsidR="00FC6253">
        <w:rPr>
          <w:rFonts w:ascii="Arial" w:hAnsi="Arial" w:cs="Arial"/>
          <w:b/>
          <w:sz w:val="22"/>
          <w:szCs w:val="22"/>
        </w:rPr>
        <w:t xml:space="preserve"> on</w:t>
      </w:r>
      <w:r w:rsidR="0023354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3354B">
        <w:rPr>
          <w:rFonts w:ascii="Arial" w:hAnsi="Arial" w:cs="Arial"/>
          <w:b/>
          <w:sz w:val="22"/>
          <w:szCs w:val="22"/>
        </w:rPr>
        <w:t>eCall</w:t>
      </w:r>
      <w:proofErr w:type="spellEnd"/>
      <w:r w:rsidR="0023354B">
        <w:rPr>
          <w:rFonts w:ascii="Arial" w:hAnsi="Arial" w:cs="Arial"/>
          <w:b/>
          <w:sz w:val="22"/>
          <w:szCs w:val="22"/>
        </w:rPr>
        <w:t xml:space="preserve"> over IMS </w:t>
      </w:r>
      <w:r w:rsidR="00681CB7">
        <w:rPr>
          <w:rFonts w:ascii="Arial" w:hAnsi="Arial" w:cs="Arial"/>
          <w:b/>
          <w:sz w:val="22"/>
          <w:szCs w:val="22"/>
        </w:rPr>
        <w:t>to</w:t>
      </w:r>
      <w:r w:rsidR="0023354B">
        <w:rPr>
          <w:rFonts w:ascii="Arial" w:hAnsi="Arial" w:cs="Arial"/>
          <w:b/>
          <w:sz w:val="22"/>
          <w:szCs w:val="22"/>
        </w:rPr>
        <w:t xml:space="preserve">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42B4282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3696C">
        <w:rPr>
          <w:rFonts w:ascii="Arial" w:hAnsi="Arial" w:cs="Arial"/>
          <w:b/>
          <w:sz w:val="22"/>
          <w:szCs w:val="22"/>
        </w:rPr>
        <w:t xml:space="preserve">3GPP TSG </w:t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1F6C81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>CEN TC 278 WG 15</w:t>
      </w:r>
    </w:p>
    <w:p w14:paraId="00E235EF" w14:textId="45E4AA6D" w:rsidR="00B97703" w:rsidRPr="00884F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84F07">
        <w:rPr>
          <w:rFonts w:ascii="Arial" w:hAnsi="Arial" w:cs="Arial"/>
          <w:b/>
          <w:sz w:val="22"/>
          <w:szCs w:val="22"/>
        </w:rPr>
        <w:t>Cc:</w:t>
      </w:r>
      <w:r w:rsidRPr="00884F07">
        <w:rPr>
          <w:rFonts w:ascii="Arial" w:hAnsi="Arial" w:cs="Arial"/>
          <w:b/>
          <w:bCs/>
          <w:sz w:val="22"/>
          <w:szCs w:val="22"/>
        </w:rPr>
        <w:tab/>
      </w:r>
      <w:r w:rsidR="00E3696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EA2AEF">
        <w:rPr>
          <w:rFonts w:ascii="Arial" w:hAnsi="Arial" w:cs="Arial"/>
          <w:b/>
          <w:bCs/>
          <w:sz w:val="22"/>
          <w:szCs w:val="22"/>
        </w:rPr>
        <w:t>CT</w:t>
      </w:r>
    </w:p>
    <w:bookmarkEnd w:id="5"/>
    <w:bookmarkEnd w:id="6"/>
    <w:p w14:paraId="013BBF76" w14:textId="68DFECBB" w:rsidR="00B97703" w:rsidRPr="00884F0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D8BE4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E4D">
        <w:rPr>
          <w:rFonts w:ascii="Arial" w:hAnsi="Arial" w:cs="Arial"/>
          <w:b/>
          <w:bCs/>
          <w:sz w:val="22"/>
          <w:szCs w:val="22"/>
        </w:rPr>
        <w:t>Xiaobao Chen</w:t>
      </w:r>
    </w:p>
    <w:p w14:paraId="0A6B175D" w14:textId="7A4BE8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33E4D">
        <w:rPr>
          <w:rFonts w:ascii="Arial" w:hAnsi="Arial" w:cs="Arial"/>
          <w:b/>
          <w:bCs/>
          <w:sz w:val="22"/>
          <w:szCs w:val="22"/>
        </w:rPr>
        <w:t>xiaobao.chen</w:t>
      </w:r>
      <w:proofErr w:type="spellEnd"/>
      <w:r w:rsidR="00E54B0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533E4D">
        <w:rPr>
          <w:rFonts w:ascii="Arial" w:hAnsi="Arial" w:cs="Arial"/>
          <w:b/>
          <w:bCs/>
          <w:sz w:val="22"/>
          <w:szCs w:val="22"/>
        </w:rPr>
        <w:t>orange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6CD4BAFC" w:rsidR="00B97703" w:rsidRPr="00681CB7" w:rsidRDefault="00B97703" w:rsidP="003D77AC">
      <w:pPr>
        <w:tabs>
          <w:tab w:val="left" w:pos="720"/>
          <w:tab w:val="left" w:pos="1440"/>
          <w:tab w:val="left" w:pos="2443"/>
          <w:tab w:val="center" w:pos="4932"/>
        </w:tabs>
        <w:rPr>
          <w:rFonts w:ascii="Arial" w:hAnsi="Arial" w:cs="Arial"/>
          <w:bCs/>
        </w:rPr>
      </w:pPr>
      <w:r w:rsidRPr="00681CB7">
        <w:rPr>
          <w:rFonts w:ascii="Arial" w:hAnsi="Arial" w:cs="Arial"/>
          <w:b/>
        </w:rPr>
        <w:t>Attachments:</w:t>
      </w:r>
      <w:r w:rsidR="00D93560" w:rsidRPr="00681CB7">
        <w:rPr>
          <w:rFonts w:ascii="Arial" w:hAnsi="Arial" w:cs="Arial"/>
          <w:bCs/>
        </w:rPr>
        <w:t xml:space="preserve"> </w:t>
      </w:r>
      <w:r w:rsidR="00A579F1" w:rsidRPr="00681CB7">
        <w:rPr>
          <w:rFonts w:ascii="Arial" w:hAnsi="Arial" w:cs="Arial"/>
          <w:bCs/>
        </w:rPr>
        <w:tab/>
      </w:r>
      <w:r w:rsidR="00681CB7" w:rsidRPr="00681CB7">
        <w:rPr>
          <w:rFonts w:ascii="Arial" w:hAnsi="Arial" w:cs="Arial"/>
          <w:bCs/>
        </w:rPr>
        <w:t xml:space="preserve">SP-241809, SP-241817, SP-241442, </w:t>
      </w:r>
      <w:hyperlink r:id="rId11" w:tooltip="https://www.3gpp.org/ftp/tsg_ct/tsg_ct/TSGC_105_Melbourne/Docs/CP-242255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CP-242255</w:t>
        </w:r>
      </w:hyperlink>
      <w:r w:rsidR="00681CB7" w:rsidRPr="00681CB7">
        <w:rPr>
          <w:rFonts w:ascii="Arial" w:hAnsi="Arial" w:cs="Arial"/>
          <w:bCs/>
        </w:rPr>
        <w:t xml:space="preserve">, </w:t>
      </w:r>
      <w:hyperlink r:id="rId12" w:tooltip="https://www.3gpp.org/ftp/tsg_ct/tsg_ct/TSGC_105_Melbourne/Docs/CP-242218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CP-242218</w:t>
        </w:r>
      </w:hyperlink>
      <w:r w:rsidR="00681CB7" w:rsidRPr="00681CB7">
        <w:rPr>
          <w:rFonts w:ascii="Arial" w:hAnsi="Arial" w:cs="Arial"/>
          <w:bCs/>
        </w:rPr>
        <w:t xml:space="preserve">, </w:t>
      </w:r>
      <w:hyperlink r:id="rId13" w:tooltip="https://www.3gpp.org/ftp/tsg_ct/tsg_ct/CT_106_Madrid/Docs/CP-243184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CP-243184</w:t>
        </w:r>
      </w:hyperlink>
      <w:r w:rsidR="00B860EC">
        <w:rPr>
          <w:rFonts w:ascii="Arial" w:hAnsi="Arial" w:cs="Arial"/>
          <w:bCs/>
        </w:rPr>
        <w:t xml:space="preserve">, </w:t>
      </w:r>
      <w:r w:rsidR="00681CB7" w:rsidRPr="00681CB7">
        <w:rPr>
          <w:rFonts w:ascii="Arial" w:hAnsi="Arial" w:cs="Arial"/>
          <w:bCs/>
        </w:rPr>
        <w:t>CP-243239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8E7CEB" w14:textId="3E909BFA" w:rsidR="009F4456" w:rsidRPr="006B55D0" w:rsidRDefault="005E17D3" w:rsidP="009F4456">
      <w:pPr>
        <w:pStyle w:val="Header"/>
        <w:rPr>
          <w:b w:val="0"/>
          <w:bCs/>
          <w:sz w:val="20"/>
        </w:rPr>
      </w:pPr>
      <w:r w:rsidRPr="006B55D0">
        <w:rPr>
          <w:b w:val="0"/>
          <w:bCs/>
          <w:sz w:val="20"/>
        </w:rPr>
        <w:t>3GPP</w:t>
      </w:r>
      <w:r w:rsidR="00E3696C">
        <w:rPr>
          <w:b w:val="0"/>
          <w:bCs/>
          <w:sz w:val="20"/>
        </w:rPr>
        <w:t xml:space="preserve"> TSG </w:t>
      </w:r>
      <w:r w:rsidR="00E3696C" w:rsidRPr="006B55D0">
        <w:rPr>
          <w:b w:val="0"/>
          <w:bCs/>
          <w:sz w:val="20"/>
        </w:rPr>
        <w:t>S</w:t>
      </w:r>
      <w:r w:rsidR="00A069CC" w:rsidRPr="006B55D0">
        <w:rPr>
          <w:b w:val="0"/>
          <w:bCs/>
          <w:sz w:val="20"/>
        </w:rPr>
        <w:t>A</w:t>
      </w:r>
      <w:r w:rsidRPr="006B55D0">
        <w:rPr>
          <w:b w:val="0"/>
          <w:bCs/>
          <w:sz w:val="20"/>
        </w:rPr>
        <w:t xml:space="preserve"> </w:t>
      </w:r>
      <w:bookmarkStart w:id="7" w:name="_Hlk165038736"/>
      <w:r w:rsidR="00533E4D" w:rsidRPr="006B55D0">
        <w:rPr>
          <w:b w:val="0"/>
          <w:bCs/>
          <w:sz w:val="20"/>
        </w:rPr>
        <w:t>would like to inform</w:t>
      </w:r>
      <w:r w:rsidR="00E3696C">
        <w:rPr>
          <w:b w:val="0"/>
          <w:bCs/>
          <w:sz w:val="20"/>
        </w:rPr>
        <w:t xml:space="preserve"> </w:t>
      </w:r>
      <w:r w:rsidRPr="006B55D0">
        <w:rPr>
          <w:b w:val="0"/>
          <w:bCs/>
          <w:sz w:val="20"/>
        </w:rPr>
        <w:t>CEN TC 278 WG 15</w:t>
      </w:r>
      <w:bookmarkEnd w:id="7"/>
      <w:r w:rsidR="00E3696C">
        <w:rPr>
          <w:b w:val="0"/>
          <w:bCs/>
          <w:sz w:val="20"/>
        </w:rPr>
        <w:t xml:space="preserve"> </w:t>
      </w:r>
      <w:r w:rsidR="009F4456" w:rsidRPr="006B55D0">
        <w:rPr>
          <w:b w:val="0"/>
          <w:bCs/>
          <w:sz w:val="20"/>
        </w:rPr>
        <w:t>of the progress of the work in</w:t>
      </w:r>
      <w:r w:rsidR="00EA2AEF">
        <w:rPr>
          <w:b w:val="0"/>
          <w:bCs/>
          <w:sz w:val="20"/>
        </w:rPr>
        <w:t xml:space="preserve"> SA</w:t>
      </w:r>
      <w:r w:rsidR="00E3696C">
        <w:rPr>
          <w:b w:val="0"/>
          <w:bCs/>
          <w:sz w:val="20"/>
        </w:rPr>
        <w:t> WG1</w:t>
      </w:r>
      <w:r w:rsidR="00EA2AEF">
        <w:rPr>
          <w:b w:val="0"/>
          <w:bCs/>
          <w:sz w:val="20"/>
        </w:rPr>
        <w:t>, SA</w:t>
      </w:r>
      <w:r w:rsidR="00E3696C">
        <w:rPr>
          <w:b w:val="0"/>
          <w:bCs/>
          <w:sz w:val="20"/>
        </w:rPr>
        <w:t> WG2</w:t>
      </w:r>
      <w:r w:rsidR="00EA2AEF">
        <w:rPr>
          <w:b w:val="0"/>
          <w:bCs/>
          <w:sz w:val="20"/>
        </w:rPr>
        <w:t xml:space="preserve"> and</w:t>
      </w:r>
      <w:r w:rsidR="00E3696C">
        <w:rPr>
          <w:b w:val="0"/>
          <w:bCs/>
          <w:sz w:val="20"/>
        </w:rPr>
        <w:t xml:space="preserve"> </w:t>
      </w:r>
      <w:r w:rsidR="004349B3">
        <w:rPr>
          <w:b w:val="0"/>
          <w:bCs/>
          <w:sz w:val="20"/>
        </w:rPr>
        <w:t>CT</w:t>
      </w:r>
      <w:r w:rsidR="00E3696C">
        <w:rPr>
          <w:b w:val="0"/>
          <w:bCs/>
          <w:sz w:val="20"/>
        </w:rPr>
        <w:t> WG1</w:t>
      </w:r>
      <w:r w:rsidR="004349B3">
        <w:rPr>
          <w:b w:val="0"/>
          <w:bCs/>
          <w:sz w:val="20"/>
        </w:rPr>
        <w:t xml:space="preserve"> Working Group</w:t>
      </w:r>
      <w:r w:rsidR="00E232DE">
        <w:rPr>
          <w:b w:val="0"/>
          <w:bCs/>
          <w:sz w:val="20"/>
        </w:rPr>
        <w:t>s</w:t>
      </w:r>
      <w:r w:rsidR="004349B3">
        <w:rPr>
          <w:b w:val="0"/>
          <w:bCs/>
          <w:sz w:val="20"/>
        </w:rPr>
        <w:t xml:space="preserve"> in </w:t>
      </w:r>
      <w:r w:rsidR="009F4456" w:rsidRPr="006B55D0">
        <w:rPr>
          <w:b w:val="0"/>
          <w:bCs/>
          <w:sz w:val="20"/>
        </w:rPr>
        <w:t>relation to</w:t>
      </w:r>
      <w:r w:rsidR="00E3696C">
        <w:rPr>
          <w:b w:val="0"/>
          <w:bCs/>
          <w:sz w:val="20"/>
        </w:rPr>
        <w:t xml:space="preserve"> </w:t>
      </w:r>
      <w:r w:rsidR="009F4456" w:rsidRPr="006B55D0">
        <w:rPr>
          <w:b w:val="0"/>
          <w:bCs/>
          <w:sz w:val="20"/>
        </w:rPr>
        <w:t xml:space="preserve">the LS from CEN </w:t>
      </w:r>
      <w:r w:rsidR="006E3F94" w:rsidRPr="006B55D0">
        <w:rPr>
          <w:b w:val="0"/>
          <w:bCs/>
          <w:sz w:val="20"/>
        </w:rPr>
        <w:t>on Next Generation eCall</w:t>
      </w:r>
      <w:r w:rsidR="00662A46" w:rsidRPr="006B55D0">
        <w:rPr>
          <w:b w:val="0"/>
          <w:bCs/>
          <w:sz w:val="20"/>
        </w:rPr>
        <w:t>. 3GPP</w:t>
      </w:r>
      <w:r w:rsidR="00E3696C">
        <w:rPr>
          <w:b w:val="0"/>
          <w:bCs/>
          <w:sz w:val="20"/>
        </w:rPr>
        <w:t xml:space="preserve"> TSG S</w:t>
      </w:r>
      <w:r w:rsidR="002D1AF2">
        <w:rPr>
          <w:b w:val="0"/>
          <w:bCs/>
          <w:sz w:val="20"/>
        </w:rPr>
        <w:t xml:space="preserve">A </w:t>
      </w:r>
      <w:r w:rsidR="00EA2AEF">
        <w:rPr>
          <w:b w:val="0"/>
          <w:bCs/>
          <w:sz w:val="20"/>
        </w:rPr>
        <w:t>and</w:t>
      </w:r>
      <w:r w:rsidR="00E3696C">
        <w:rPr>
          <w:b w:val="0"/>
          <w:bCs/>
          <w:sz w:val="20"/>
        </w:rPr>
        <w:t xml:space="preserve"> TSG C</w:t>
      </w:r>
      <w:r w:rsidR="002D1AF2">
        <w:rPr>
          <w:b w:val="0"/>
          <w:bCs/>
          <w:sz w:val="20"/>
        </w:rPr>
        <w:t>T have approv</w:t>
      </w:r>
      <w:r w:rsidR="00662A46" w:rsidRPr="006B55D0">
        <w:rPr>
          <w:b w:val="0"/>
          <w:bCs/>
          <w:sz w:val="20"/>
        </w:rPr>
        <w:t xml:space="preserve">ed </w:t>
      </w:r>
      <w:r w:rsidR="00EA2AEF">
        <w:rPr>
          <w:b w:val="0"/>
          <w:bCs/>
          <w:sz w:val="20"/>
        </w:rPr>
        <w:t xml:space="preserve">the changes (see the attachements) </w:t>
      </w:r>
      <w:r w:rsidR="002D1AF2">
        <w:rPr>
          <w:b w:val="0"/>
          <w:bCs/>
          <w:sz w:val="20"/>
        </w:rPr>
        <w:t>on</w:t>
      </w:r>
      <w:r w:rsidR="00EA2AEF">
        <w:rPr>
          <w:b w:val="0"/>
          <w:bCs/>
          <w:sz w:val="20"/>
        </w:rPr>
        <w:t xml:space="preserve"> the relevant 3GPP specifications</w:t>
      </w:r>
      <w:r w:rsidR="002D1AF2">
        <w:rPr>
          <w:b w:val="0"/>
          <w:bCs/>
          <w:sz w:val="20"/>
        </w:rPr>
        <w:t xml:space="preserve"> accor</w:t>
      </w:r>
      <w:r w:rsidR="002C530F">
        <w:rPr>
          <w:b w:val="0"/>
          <w:bCs/>
          <w:sz w:val="20"/>
        </w:rPr>
        <w:t>d</w:t>
      </w:r>
      <w:r w:rsidR="002D1AF2">
        <w:rPr>
          <w:b w:val="0"/>
          <w:bCs/>
          <w:sz w:val="20"/>
        </w:rPr>
        <w:t>ing to CEN’s requirem</w:t>
      </w:r>
      <w:r w:rsidR="002C530F">
        <w:rPr>
          <w:b w:val="0"/>
          <w:bCs/>
          <w:sz w:val="20"/>
        </w:rPr>
        <w:t>e</w:t>
      </w:r>
      <w:r w:rsidR="002D1AF2">
        <w:rPr>
          <w:b w:val="0"/>
          <w:bCs/>
          <w:sz w:val="20"/>
        </w:rPr>
        <w:t>nts</w:t>
      </w:r>
      <w:r w:rsidR="00EA2AEF">
        <w:rPr>
          <w:b w:val="0"/>
          <w:bCs/>
          <w:sz w:val="20"/>
        </w:rPr>
        <w:t>. The</w:t>
      </w:r>
      <w:r w:rsidR="00E3696C">
        <w:rPr>
          <w:b w:val="0"/>
          <w:bCs/>
          <w:sz w:val="20"/>
        </w:rPr>
        <w:t xml:space="preserve"> Stage 2 </w:t>
      </w:r>
      <w:r w:rsidR="00B860EC">
        <w:rPr>
          <w:b w:val="0"/>
          <w:bCs/>
          <w:sz w:val="20"/>
        </w:rPr>
        <w:t>(SA</w:t>
      </w:r>
      <w:r w:rsidR="00E3696C">
        <w:rPr>
          <w:b w:val="0"/>
          <w:bCs/>
          <w:sz w:val="20"/>
        </w:rPr>
        <w:t> WG2</w:t>
      </w:r>
      <w:r w:rsidR="00B860EC">
        <w:rPr>
          <w:b w:val="0"/>
          <w:bCs/>
          <w:sz w:val="20"/>
        </w:rPr>
        <w:t>) normative work is completed. The</w:t>
      </w:r>
      <w:r w:rsidR="00E3696C">
        <w:rPr>
          <w:b w:val="0"/>
          <w:bCs/>
          <w:sz w:val="20"/>
        </w:rPr>
        <w:t xml:space="preserve"> Stage 3 </w:t>
      </w:r>
      <w:r w:rsidR="00B860EC">
        <w:rPr>
          <w:b w:val="0"/>
          <w:bCs/>
          <w:sz w:val="20"/>
        </w:rPr>
        <w:t>(CT</w:t>
      </w:r>
      <w:r w:rsidR="00E3696C">
        <w:rPr>
          <w:b w:val="0"/>
          <w:bCs/>
          <w:sz w:val="20"/>
        </w:rPr>
        <w:t> WG1</w:t>
      </w:r>
      <w:r w:rsidR="00B860EC">
        <w:rPr>
          <w:b w:val="0"/>
          <w:bCs/>
          <w:sz w:val="20"/>
        </w:rPr>
        <w:t>)</w:t>
      </w:r>
      <w:r w:rsidR="00EA2AEF">
        <w:rPr>
          <w:b w:val="0"/>
          <w:bCs/>
          <w:sz w:val="20"/>
        </w:rPr>
        <w:t xml:space="preserve"> normative work is </w:t>
      </w:r>
      <w:r w:rsidR="00681CB7">
        <w:rPr>
          <w:b w:val="0"/>
          <w:bCs/>
          <w:sz w:val="20"/>
        </w:rPr>
        <w:t xml:space="preserve">85% complete and </w:t>
      </w:r>
      <w:r w:rsidR="00EA2AEF">
        <w:rPr>
          <w:b w:val="0"/>
          <w:bCs/>
          <w:sz w:val="20"/>
        </w:rPr>
        <w:t xml:space="preserve">expected to </w:t>
      </w:r>
      <w:r w:rsidR="002D1AF2">
        <w:rPr>
          <w:b w:val="0"/>
          <w:bCs/>
          <w:sz w:val="20"/>
        </w:rPr>
        <w:t xml:space="preserve">be </w:t>
      </w:r>
      <w:r w:rsidR="001353C6">
        <w:rPr>
          <w:b w:val="0"/>
          <w:bCs/>
          <w:sz w:val="20"/>
        </w:rPr>
        <w:t xml:space="preserve">fully </w:t>
      </w:r>
      <w:r w:rsidR="00681CB7">
        <w:rPr>
          <w:b w:val="0"/>
          <w:bCs/>
          <w:sz w:val="20"/>
        </w:rPr>
        <w:t>completed by</w:t>
      </w:r>
      <w:r w:rsidR="00B860EC">
        <w:rPr>
          <w:b w:val="0"/>
          <w:bCs/>
          <w:sz w:val="20"/>
        </w:rPr>
        <w:t xml:space="preserve"> March </w:t>
      </w:r>
      <w:r w:rsidR="00EA2AEF">
        <w:rPr>
          <w:b w:val="0"/>
          <w:bCs/>
          <w:sz w:val="20"/>
        </w:rPr>
        <w:t>2025.</w:t>
      </w:r>
      <w:r w:rsidR="00681CB7">
        <w:rPr>
          <w:b w:val="0"/>
          <w:bCs/>
          <w:sz w:val="20"/>
        </w:rPr>
        <w:t xml:space="preserve"> </w:t>
      </w:r>
    </w:p>
    <w:p w14:paraId="7DA29AF0" w14:textId="2D34C3E4" w:rsidR="00681CB7" w:rsidRPr="00681CB7" w:rsidRDefault="00681CB7" w:rsidP="00EA2AEF">
      <w:pPr>
        <w:pStyle w:val="Header"/>
        <w:rPr>
          <w:rFonts w:cs="Arial"/>
          <w:b w:val="0"/>
          <w:bCs/>
          <w:sz w:val="20"/>
        </w:rPr>
      </w:pPr>
      <w:r w:rsidRPr="00681CB7">
        <w:rPr>
          <w:rFonts w:cs="Arial"/>
          <w:b w:val="0"/>
          <w:bCs/>
          <w:sz w:val="20"/>
        </w:rPr>
        <w:t xml:space="preserve"> </w:t>
      </w:r>
    </w:p>
    <w:p w14:paraId="0F3C6682" w14:textId="1F945E3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39BE9B7" w:rsidR="00B97703" w:rsidRPr="00BE29D4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BE29D4">
        <w:rPr>
          <w:rFonts w:ascii="Arial" w:hAnsi="Arial" w:cs="Arial"/>
          <w:b/>
          <w:sz w:val="22"/>
          <w:szCs w:val="22"/>
        </w:rPr>
        <w:t>To</w:t>
      </w:r>
      <w:r w:rsidR="000D1867" w:rsidRPr="00BE29D4">
        <w:rPr>
          <w:rFonts w:ascii="Arial" w:hAnsi="Arial" w:cs="Arial"/>
          <w:b/>
          <w:sz w:val="22"/>
          <w:szCs w:val="22"/>
        </w:rPr>
        <w:t xml:space="preserve"> </w:t>
      </w:r>
      <w:r w:rsidR="000F2DCE" w:rsidRPr="00BE29D4">
        <w:rPr>
          <w:rFonts w:ascii="Arial" w:hAnsi="Arial" w:cs="Arial"/>
          <w:b/>
          <w:sz w:val="22"/>
          <w:szCs w:val="22"/>
        </w:rPr>
        <w:t>CEN TC 278 WG 15</w:t>
      </w:r>
    </w:p>
    <w:p w14:paraId="4EC0CBC8" w14:textId="5BA4349F" w:rsidR="00662A46" w:rsidRPr="00BE29D4" w:rsidRDefault="00B97703" w:rsidP="009F078C">
      <w:pPr>
        <w:spacing w:after="120"/>
        <w:rPr>
          <w:sz w:val="22"/>
          <w:szCs w:val="22"/>
        </w:rPr>
      </w:pPr>
      <w:r w:rsidRPr="00BE29D4">
        <w:rPr>
          <w:rFonts w:ascii="Arial" w:hAnsi="Arial" w:cs="Arial"/>
          <w:b/>
          <w:sz w:val="22"/>
          <w:szCs w:val="22"/>
        </w:rPr>
        <w:t xml:space="preserve">ACTION: </w:t>
      </w:r>
      <w:r w:rsidR="002D780D" w:rsidRPr="00BE29D4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AD5292" w:rsidRPr="00BE29D4">
        <w:rPr>
          <w:rFonts w:ascii="Arial" w:hAnsi="Arial" w:cs="Arial"/>
          <w:sz w:val="22"/>
          <w:szCs w:val="22"/>
        </w:rPr>
        <w:t>3</w:t>
      </w:r>
      <w:r w:rsidR="006B08CA" w:rsidRPr="00BE29D4">
        <w:rPr>
          <w:rFonts w:ascii="Arial" w:hAnsi="Arial" w:cs="Arial"/>
          <w:sz w:val="22"/>
          <w:szCs w:val="22"/>
        </w:rPr>
        <w:t>G</w:t>
      </w:r>
      <w:r w:rsidR="00AD5292" w:rsidRPr="00BE29D4">
        <w:rPr>
          <w:rFonts w:ascii="Arial" w:hAnsi="Arial" w:cs="Arial"/>
          <w:sz w:val="22"/>
          <w:szCs w:val="22"/>
        </w:rPr>
        <w:t xml:space="preserve">PP TSG </w:t>
      </w:r>
      <w:r w:rsidR="00E956BC" w:rsidRPr="00BE29D4">
        <w:rPr>
          <w:rFonts w:ascii="Arial" w:hAnsi="Arial" w:cs="Arial"/>
          <w:sz w:val="22"/>
          <w:szCs w:val="22"/>
        </w:rPr>
        <w:t>SA</w:t>
      </w:r>
      <w:r w:rsidR="008B5840" w:rsidRPr="00BE29D4">
        <w:rPr>
          <w:rFonts w:ascii="Arial" w:hAnsi="Arial" w:cs="Arial"/>
          <w:sz w:val="22"/>
          <w:szCs w:val="22"/>
        </w:rPr>
        <w:t xml:space="preserve"> asks</w:t>
      </w:r>
      <w:r w:rsidR="00F52E47" w:rsidRPr="00BE29D4">
        <w:rPr>
          <w:rFonts w:ascii="Arial" w:hAnsi="Arial" w:cs="Arial"/>
          <w:sz w:val="22"/>
          <w:szCs w:val="22"/>
        </w:rPr>
        <w:t xml:space="preserve"> </w:t>
      </w:r>
      <w:r w:rsidR="00AD5292" w:rsidRPr="00BE29D4">
        <w:rPr>
          <w:rFonts w:ascii="Arial" w:hAnsi="Arial" w:cs="Arial"/>
          <w:sz w:val="22"/>
          <w:szCs w:val="22"/>
        </w:rPr>
        <w:t>CEN TC 278 WG 15</w:t>
      </w:r>
      <w:r w:rsidR="00464B77" w:rsidRPr="00BE29D4">
        <w:rPr>
          <w:rFonts w:ascii="Arial" w:hAnsi="Arial" w:cs="Arial"/>
          <w:sz w:val="22"/>
          <w:szCs w:val="22"/>
        </w:rPr>
        <w:t xml:space="preserve"> </w:t>
      </w:r>
      <w:r w:rsidR="00662A46" w:rsidRPr="00BE29D4">
        <w:rPr>
          <w:rFonts w:ascii="Arial" w:hAnsi="Arial" w:cs="Arial"/>
          <w:sz w:val="22"/>
          <w:szCs w:val="22"/>
        </w:rPr>
        <w:t xml:space="preserve">to </w:t>
      </w:r>
      <w:r w:rsidR="00464B77" w:rsidRPr="00BE29D4">
        <w:rPr>
          <w:rFonts w:ascii="Arial" w:hAnsi="Arial" w:cs="Arial"/>
          <w:sz w:val="22"/>
          <w:szCs w:val="22"/>
        </w:rPr>
        <w:t xml:space="preserve">take the </w:t>
      </w:r>
      <w:r w:rsidR="007D1F0A" w:rsidRPr="00BE29D4">
        <w:rPr>
          <w:rFonts w:ascii="Arial" w:hAnsi="Arial" w:cs="Arial"/>
          <w:sz w:val="22"/>
          <w:szCs w:val="22"/>
        </w:rPr>
        <w:t>above</w:t>
      </w:r>
      <w:r w:rsidR="00464B77" w:rsidRPr="00BE29D4">
        <w:rPr>
          <w:rFonts w:ascii="Arial" w:hAnsi="Arial" w:cs="Arial"/>
          <w:sz w:val="22"/>
          <w:szCs w:val="22"/>
        </w:rPr>
        <w:t xml:space="preserve"> information into account</w:t>
      </w:r>
      <w:r w:rsidR="00EA2AEF" w:rsidRPr="00BE29D4">
        <w:rPr>
          <w:rFonts w:ascii="Arial" w:hAnsi="Arial" w:cs="Arial"/>
          <w:sz w:val="22"/>
          <w:szCs w:val="22"/>
        </w:rPr>
        <w:t xml:space="preserve"> and provide feedback to 3GPP if necessary.</w:t>
      </w:r>
    </w:p>
    <w:p w14:paraId="0073FC23" w14:textId="5E384FD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9F078C">
        <w:rPr>
          <w:rFonts w:cs="Arial"/>
          <w:szCs w:val="36"/>
        </w:rPr>
        <w:t xml:space="preserve"> </w:t>
      </w:r>
      <w:r w:rsidR="00681CB7">
        <w:rPr>
          <w:rFonts w:cs="Arial"/>
          <w:szCs w:val="36"/>
        </w:rPr>
        <w:t xml:space="preserve">&amp; CT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28D0D33" w14:textId="1BC44322" w:rsidR="00F4401F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</w:t>
      </w:r>
      <w:r w:rsidR="00BE29D4">
        <w:rPr>
          <w:lang w:val="sv-FI"/>
        </w:rPr>
        <w:t>7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</w:t>
      </w:r>
      <w:r w:rsidR="00BE29D4">
        <w:rPr>
          <w:lang w:val="sv-FI"/>
        </w:rPr>
        <w:t xml:space="preserve">2 </w:t>
      </w:r>
      <w:r w:rsidR="007D1F0A" w:rsidRPr="001416C0">
        <w:rPr>
          <w:lang w:val="sv-FI"/>
        </w:rPr>
        <w:t>-</w:t>
      </w:r>
      <w:r w:rsidR="00BE29D4">
        <w:rPr>
          <w:lang w:val="sv-FI"/>
        </w:rPr>
        <w:t xml:space="preserve"> </w:t>
      </w:r>
      <w:r w:rsidRPr="001416C0">
        <w:rPr>
          <w:lang w:val="sv-FI"/>
        </w:rPr>
        <w:t>1</w:t>
      </w:r>
      <w:r w:rsidR="00BE29D4">
        <w:rPr>
          <w:lang w:val="sv-FI"/>
        </w:rPr>
        <w:t>4</w:t>
      </w:r>
      <w:r w:rsidRPr="001416C0">
        <w:rPr>
          <w:lang w:val="sv-FI"/>
        </w:rPr>
        <w:t xml:space="preserve"> </w:t>
      </w:r>
      <w:r w:rsidR="00BE29D4">
        <w:rPr>
          <w:lang w:val="sv-FI"/>
        </w:rPr>
        <w:t>March 2025</w:t>
      </w:r>
      <w:r w:rsidR="00F4401F" w:rsidRPr="001416C0">
        <w:rPr>
          <w:lang w:val="sv-FI"/>
        </w:rPr>
        <w:tab/>
      </w:r>
      <w:r w:rsidR="00BE29D4">
        <w:rPr>
          <w:lang w:val="sv-FI"/>
        </w:rPr>
        <w:tab/>
      </w:r>
      <w:hyperlink r:id="rId14" w:tgtFrame="_blank" w:history="1">
        <w:r w:rsidR="00BE29D4" w:rsidRPr="00681CB7">
          <w:rPr>
            <w:rStyle w:val="Hyperlink"/>
            <w:color w:val="auto"/>
            <w:u w:val="none"/>
          </w:rPr>
          <w:t>Incheon</w:t>
        </w:r>
      </w:hyperlink>
      <w:r w:rsidR="001176E5">
        <w:rPr>
          <w:lang w:val="sv-FI"/>
        </w:rPr>
        <w:t>, Korea</w:t>
      </w:r>
    </w:p>
    <w:p w14:paraId="1435577E" w14:textId="4A0C4A10" w:rsidR="00927330" w:rsidRDefault="00927330" w:rsidP="00F4401F">
      <w:pPr>
        <w:rPr>
          <w:lang w:val="sv-FI"/>
        </w:rPr>
      </w:pPr>
      <w:r>
        <w:rPr>
          <w:lang w:val="sv-FI"/>
        </w:rPr>
        <w:t>CT#107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>12 – 1</w:t>
      </w:r>
      <w:r w:rsidR="00E42915">
        <w:rPr>
          <w:lang w:val="sv-FI"/>
        </w:rPr>
        <w:t>3</w:t>
      </w:r>
      <w:r>
        <w:rPr>
          <w:lang w:val="sv-FI"/>
        </w:rPr>
        <w:t xml:space="preserve"> March 2025</w:t>
      </w:r>
      <w:r>
        <w:rPr>
          <w:lang w:val="sv-FI"/>
        </w:rPr>
        <w:tab/>
      </w:r>
      <w:r>
        <w:rPr>
          <w:lang w:val="sv-FI"/>
        </w:rPr>
        <w:tab/>
        <w:t>Incheon, Korea</w:t>
      </w:r>
    </w:p>
    <w:p w14:paraId="22BD9D2D" w14:textId="747884D9" w:rsidR="009F078C" w:rsidRDefault="00BE29D4" w:rsidP="00F4401F">
      <w:pPr>
        <w:rPr>
          <w:lang w:val="sv-FI"/>
        </w:rPr>
      </w:pPr>
      <w:r>
        <w:rPr>
          <w:lang w:val="sv-FI"/>
        </w:rPr>
        <w:t>SA#1</w:t>
      </w:r>
      <w:r w:rsidR="009F078C">
        <w:rPr>
          <w:lang w:val="sv-FI"/>
        </w:rPr>
        <w:t>0</w:t>
      </w:r>
      <w:r>
        <w:rPr>
          <w:lang w:val="sv-FI"/>
        </w:rPr>
        <w:t>8</w:t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>
        <w:rPr>
          <w:lang w:val="sv-FI"/>
        </w:rPr>
        <w:t xml:space="preserve">10 </w:t>
      </w:r>
      <w:r w:rsidR="009F078C">
        <w:rPr>
          <w:lang w:val="sv-FI"/>
        </w:rPr>
        <w:t>-</w:t>
      </w:r>
      <w:r>
        <w:rPr>
          <w:lang w:val="sv-FI"/>
        </w:rPr>
        <w:t xml:space="preserve"> </w:t>
      </w:r>
      <w:r w:rsidR="009F078C">
        <w:rPr>
          <w:lang w:val="sv-FI"/>
        </w:rPr>
        <w:t>1</w:t>
      </w:r>
      <w:r>
        <w:rPr>
          <w:lang w:val="sv-FI"/>
        </w:rPr>
        <w:t>3</w:t>
      </w:r>
      <w:r w:rsidR="009F078C">
        <w:rPr>
          <w:lang w:val="sv-FI"/>
        </w:rPr>
        <w:t xml:space="preserve"> </w:t>
      </w:r>
      <w:r>
        <w:rPr>
          <w:lang w:val="sv-FI"/>
        </w:rPr>
        <w:t xml:space="preserve">June </w:t>
      </w:r>
      <w:r>
        <w:rPr>
          <w:lang w:val="sv-FI"/>
        </w:rPr>
        <w:tab/>
        <w:t>2</w:t>
      </w:r>
      <w:r w:rsidR="009F078C">
        <w:rPr>
          <w:lang w:val="sv-FI"/>
        </w:rPr>
        <w:t>02</w:t>
      </w:r>
      <w:r>
        <w:rPr>
          <w:lang w:val="sv-FI"/>
        </w:rPr>
        <w:t>5</w:t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>
        <w:rPr>
          <w:lang w:val="sv-FI"/>
        </w:rPr>
        <w:t>Prague</w:t>
      </w:r>
      <w:r w:rsidR="001176E5">
        <w:rPr>
          <w:lang w:val="sv-FI"/>
        </w:rPr>
        <w:t>, Czech Republic</w:t>
      </w:r>
    </w:p>
    <w:p w14:paraId="096CB451" w14:textId="77777777" w:rsidR="00927330" w:rsidRDefault="00927330" w:rsidP="00927330">
      <w:pPr>
        <w:rPr>
          <w:lang w:val="sv-FI"/>
        </w:rPr>
      </w:pPr>
      <w:r>
        <w:rPr>
          <w:lang w:val="sv-FI"/>
        </w:rPr>
        <w:t>CT#108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 xml:space="preserve">9 – 10 June </w:t>
      </w:r>
      <w:r>
        <w:rPr>
          <w:lang w:val="sv-FI"/>
        </w:rPr>
        <w:tab/>
        <w:t>2025</w:t>
      </w:r>
      <w:r>
        <w:rPr>
          <w:lang w:val="sv-FI"/>
        </w:rPr>
        <w:tab/>
      </w:r>
      <w:r>
        <w:rPr>
          <w:lang w:val="sv-FI"/>
        </w:rPr>
        <w:tab/>
        <w:t>Prague, Czech Republic</w:t>
      </w:r>
    </w:p>
    <w:p w14:paraId="48E0AA10" w14:textId="2A4E3954" w:rsidR="00927330" w:rsidRPr="001416C0" w:rsidRDefault="00927330" w:rsidP="00F4401F">
      <w:pPr>
        <w:rPr>
          <w:lang w:val="sv-FI"/>
        </w:rPr>
      </w:pP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D4D17" w14:textId="77777777" w:rsidR="00CB71FF" w:rsidRDefault="00CB71FF">
      <w:pPr>
        <w:spacing w:after="0"/>
      </w:pPr>
      <w:r>
        <w:separator/>
      </w:r>
    </w:p>
  </w:endnote>
  <w:endnote w:type="continuationSeparator" w:id="0">
    <w:p w14:paraId="7CC39BCE" w14:textId="77777777" w:rsidR="00CB71FF" w:rsidRDefault="00CB7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D57B" w14:textId="0B09AE3B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D6DCEED" wp14:editId="443F0BE3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9724302" name="MSIPCMf13e4aeabd0c62c2cc760a33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A9DE00" w14:textId="5B73AF3D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DCEED" id="_x0000_t202" coordsize="21600,21600" o:spt="202" path="m,l,21600r21600,l21600,xe">
              <v:stroke joinstyle="miter"/>
              <v:path gradientshapeok="t" o:connecttype="rect"/>
            </v:shapetype>
            <v:shape id="MSIPCMf13e4aeabd0c62c2cc760a33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00A9DE00" w14:textId="5B73AF3D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B77F" w14:textId="4683A191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42DA1722" wp14:editId="640A508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7718472" name="MSIPCM512f40cc97852f7832f2c8db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463263" w14:textId="00168DA2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A1722" id="_x0000_t202" coordsize="21600,21600" o:spt="202" path="m,l,21600r21600,l21600,xe">
              <v:stroke joinstyle="miter"/>
              <v:path gradientshapeok="t" o:connecttype="rect"/>
            </v:shapetype>
            <v:shape id="MSIPCM512f40cc97852f7832f2c8db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" o:allowincell="f" filled="f" stroked="f" strokeweight=".5pt">
              <v:textbox inset=",0,,0">
                <w:txbxContent>
                  <w:p w14:paraId="19463263" w14:textId="00168DA2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913AB" w14:textId="77777777" w:rsidR="00CB71FF" w:rsidRDefault="00CB71FF">
      <w:pPr>
        <w:spacing w:after="0"/>
      </w:pPr>
      <w:r>
        <w:separator/>
      </w:r>
    </w:p>
  </w:footnote>
  <w:footnote w:type="continuationSeparator" w:id="0">
    <w:p w14:paraId="65DE39F9" w14:textId="77777777" w:rsidR="00CB71FF" w:rsidRDefault="00CB71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219F"/>
    <w:rsid w:val="00004065"/>
    <w:rsid w:val="0000719A"/>
    <w:rsid w:val="00011376"/>
    <w:rsid w:val="00013522"/>
    <w:rsid w:val="00017F23"/>
    <w:rsid w:val="00025853"/>
    <w:rsid w:val="0002722E"/>
    <w:rsid w:val="000310E6"/>
    <w:rsid w:val="00032FEE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4B22"/>
    <w:rsid w:val="00086E0A"/>
    <w:rsid w:val="00086EAA"/>
    <w:rsid w:val="00093662"/>
    <w:rsid w:val="000959D4"/>
    <w:rsid w:val="000A0D88"/>
    <w:rsid w:val="000B5010"/>
    <w:rsid w:val="000C6087"/>
    <w:rsid w:val="000D1867"/>
    <w:rsid w:val="000D4915"/>
    <w:rsid w:val="000E3154"/>
    <w:rsid w:val="000E4221"/>
    <w:rsid w:val="000E71EE"/>
    <w:rsid w:val="000F2DCE"/>
    <w:rsid w:val="000F55C1"/>
    <w:rsid w:val="000F6242"/>
    <w:rsid w:val="000F6518"/>
    <w:rsid w:val="0010645B"/>
    <w:rsid w:val="00107B4B"/>
    <w:rsid w:val="001176E5"/>
    <w:rsid w:val="00120AAC"/>
    <w:rsid w:val="0012102A"/>
    <w:rsid w:val="001227E9"/>
    <w:rsid w:val="00132CD5"/>
    <w:rsid w:val="001353C6"/>
    <w:rsid w:val="001416C0"/>
    <w:rsid w:val="00147867"/>
    <w:rsid w:val="00151FE2"/>
    <w:rsid w:val="00152161"/>
    <w:rsid w:val="00164C7C"/>
    <w:rsid w:val="00165C05"/>
    <w:rsid w:val="00167683"/>
    <w:rsid w:val="00167A21"/>
    <w:rsid w:val="00170EC0"/>
    <w:rsid w:val="00171C06"/>
    <w:rsid w:val="00183D75"/>
    <w:rsid w:val="001947B9"/>
    <w:rsid w:val="001A33AF"/>
    <w:rsid w:val="001B54BB"/>
    <w:rsid w:val="001B7349"/>
    <w:rsid w:val="001B7AE1"/>
    <w:rsid w:val="001D0E1D"/>
    <w:rsid w:val="001F03B2"/>
    <w:rsid w:val="0020767E"/>
    <w:rsid w:val="002155D0"/>
    <w:rsid w:val="00217F62"/>
    <w:rsid w:val="00220F93"/>
    <w:rsid w:val="0023354B"/>
    <w:rsid w:val="002366DA"/>
    <w:rsid w:val="00236E41"/>
    <w:rsid w:val="0023791B"/>
    <w:rsid w:val="00245137"/>
    <w:rsid w:val="00254CDB"/>
    <w:rsid w:val="00266A8F"/>
    <w:rsid w:val="00280CC3"/>
    <w:rsid w:val="00287583"/>
    <w:rsid w:val="00295FC6"/>
    <w:rsid w:val="002A1436"/>
    <w:rsid w:val="002A5498"/>
    <w:rsid w:val="002C3726"/>
    <w:rsid w:val="002C530F"/>
    <w:rsid w:val="002C574C"/>
    <w:rsid w:val="002D1AF2"/>
    <w:rsid w:val="002D2FCD"/>
    <w:rsid w:val="002D6101"/>
    <w:rsid w:val="002D6963"/>
    <w:rsid w:val="002D780D"/>
    <w:rsid w:val="002E1965"/>
    <w:rsid w:val="002E3B4F"/>
    <w:rsid w:val="002E7D54"/>
    <w:rsid w:val="002F0A2A"/>
    <w:rsid w:val="002F114D"/>
    <w:rsid w:val="002F164C"/>
    <w:rsid w:val="002F1940"/>
    <w:rsid w:val="00312233"/>
    <w:rsid w:val="00315362"/>
    <w:rsid w:val="0032497E"/>
    <w:rsid w:val="003276A8"/>
    <w:rsid w:val="00346915"/>
    <w:rsid w:val="00352E7F"/>
    <w:rsid w:val="00353393"/>
    <w:rsid w:val="00354A72"/>
    <w:rsid w:val="0036110F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B5B6D"/>
    <w:rsid w:val="003C2E46"/>
    <w:rsid w:val="003D0926"/>
    <w:rsid w:val="003D1DCD"/>
    <w:rsid w:val="003D77AC"/>
    <w:rsid w:val="003F15B2"/>
    <w:rsid w:val="003F1CD1"/>
    <w:rsid w:val="003F2B44"/>
    <w:rsid w:val="003F510C"/>
    <w:rsid w:val="004003DA"/>
    <w:rsid w:val="004032CC"/>
    <w:rsid w:val="00403489"/>
    <w:rsid w:val="004111A8"/>
    <w:rsid w:val="004133B1"/>
    <w:rsid w:val="004136D6"/>
    <w:rsid w:val="00416CA0"/>
    <w:rsid w:val="00422A39"/>
    <w:rsid w:val="00433500"/>
    <w:rsid w:val="00433F71"/>
    <w:rsid w:val="004349B3"/>
    <w:rsid w:val="00435520"/>
    <w:rsid w:val="0043745B"/>
    <w:rsid w:val="00440D43"/>
    <w:rsid w:val="00440FC5"/>
    <w:rsid w:val="0044230D"/>
    <w:rsid w:val="004470A5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C7B5E"/>
    <w:rsid w:val="004D49CB"/>
    <w:rsid w:val="004E04B7"/>
    <w:rsid w:val="004E1AE8"/>
    <w:rsid w:val="004E24DA"/>
    <w:rsid w:val="004E3939"/>
    <w:rsid w:val="004F2D3C"/>
    <w:rsid w:val="004F4952"/>
    <w:rsid w:val="00500FA6"/>
    <w:rsid w:val="00504CA4"/>
    <w:rsid w:val="0051149D"/>
    <w:rsid w:val="00511568"/>
    <w:rsid w:val="005150D3"/>
    <w:rsid w:val="00533E4D"/>
    <w:rsid w:val="0054347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52B2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2A46"/>
    <w:rsid w:val="00663688"/>
    <w:rsid w:val="00681CB7"/>
    <w:rsid w:val="00683992"/>
    <w:rsid w:val="00693287"/>
    <w:rsid w:val="006A01D2"/>
    <w:rsid w:val="006A34F1"/>
    <w:rsid w:val="006B0856"/>
    <w:rsid w:val="006B08CA"/>
    <w:rsid w:val="006B17D0"/>
    <w:rsid w:val="006B26C7"/>
    <w:rsid w:val="006B55D0"/>
    <w:rsid w:val="006C5CCA"/>
    <w:rsid w:val="006D3729"/>
    <w:rsid w:val="006D4883"/>
    <w:rsid w:val="006D56EF"/>
    <w:rsid w:val="006D67C0"/>
    <w:rsid w:val="006D6E01"/>
    <w:rsid w:val="006E2862"/>
    <w:rsid w:val="006E3F94"/>
    <w:rsid w:val="006E46DC"/>
    <w:rsid w:val="006E6B72"/>
    <w:rsid w:val="006F552B"/>
    <w:rsid w:val="006F554E"/>
    <w:rsid w:val="006F7CD2"/>
    <w:rsid w:val="00703F11"/>
    <w:rsid w:val="00706E5D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534F"/>
    <w:rsid w:val="007776C4"/>
    <w:rsid w:val="007816D2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88A"/>
    <w:rsid w:val="007F4B6D"/>
    <w:rsid w:val="007F4F92"/>
    <w:rsid w:val="007F54C9"/>
    <w:rsid w:val="007F5A01"/>
    <w:rsid w:val="00804051"/>
    <w:rsid w:val="00806A49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84F07"/>
    <w:rsid w:val="00891008"/>
    <w:rsid w:val="008B1339"/>
    <w:rsid w:val="008B5840"/>
    <w:rsid w:val="008B7B20"/>
    <w:rsid w:val="008C277E"/>
    <w:rsid w:val="008C2EDF"/>
    <w:rsid w:val="008D1C33"/>
    <w:rsid w:val="008D29EA"/>
    <w:rsid w:val="008D4757"/>
    <w:rsid w:val="008D5DF5"/>
    <w:rsid w:val="008D772F"/>
    <w:rsid w:val="008E01EB"/>
    <w:rsid w:val="008E2CFA"/>
    <w:rsid w:val="008E3E53"/>
    <w:rsid w:val="008F0505"/>
    <w:rsid w:val="008F10F1"/>
    <w:rsid w:val="008F2E22"/>
    <w:rsid w:val="008F618C"/>
    <w:rsid w:val="009070FA"/>
    <w:rsid w:val="00907315"/>
    <w:rsid w:val="009104D7"/>
    <w:rsid w:val="00911D11"/>
    <w:rsid w:val="00913CDA"/>
    <w:rsid w:val="00913E65"/>
    <w:rsid w:val="0091444F"/>
    <w:rsid w:val="00915948"/>
    <w:rsid w:val="0091657A"/>
    <w:rsid w:val="00922FE9"/>
    <w:rsid w:val="00927330"/>
    <w:rsid w:val="0093491D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B22C5"/>
    <w:rsid w:val="009B3E1D"/>
    <w:rsid w:val="009B65C8"/>
    <w:rsid w:val="009D3A97"/>
    <w:rsid w:val="009D7059"/>
    <w:rsid w:val="009D7F66"/>
    <w:rsid w:val="009E066C"/>
    <w:rsid w:val="009F078C"/>
    <w:rsid w:val="009F2F0C"/>
    <w:rsid w:val="009F4456"/>
    <w:rsid w:val="009F7DB9"/>
    <w:rsid w:val="00A000F3"/>
    <w:rsid w:val="00A069CC"/>
    <w:rsid w:val="00A13DCD"/>
    <w:rsid w:val="00A25401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B7732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49D8"/>
    <w:rsid w:val="00B47CB2"/>
    <w:rsid w:val="00B541C1"/>
    <w:rsid w:val="00B55380"/>
    <w:rsid w:val="00B6219D"/>
    <w:rsid w:val="00B62A25"/>
    <w:rsid w:val="00B70E95"/>
    <w:rsid w:val="00B80A64"/>
    <w:rsid w:val="00B80ACB"/>
    <w:rsid w:val="00B832F9"/>
    <w:rsid w:val="00B860EC"/>
    <w:rsid w:val="00B90B56"/>
    <w:rsid w:val="00B930C0"/>
    <w:rsid w:val="00B9366E"/>
    <w:rsid w:val="00B97703"/>
    <w:rsid w:val="00BB43D7"/>
    <w:rsid w:val="00BC5ED3"/>
    <w:rsid w:val="00BC7463"/>
    <w:rsid w:val="00BC7F8F"/>
    <w:rsid w:val="00BD22F6"/>
    <w:rsid w:val="00BD4D5E"/>
    <w:rsid w:val="00BD53FA"/>
    <w:rsid w:val="00BE29D4"/>
    <w:rsid w:val="00BE2FC0"/>
    <w:rsid w:val="00C0048F"/>
    <w:rsid w:val="00C01721"/>
    <w:rsid w:val="00C15992"/>
    <w:rsid w:val="00C23DC2"/>
    <w:rsid w:val="00C25781"/>
    <w:rsid w:val="00C40E22"/>
    <w:rsid w:val="00C471C4"/>
    <w:rsid w:val="00C601C6"/>
    <w:rsid w:val="00C61D92"/>
    <w:rsid w:val="00C64212"/>
    <w:rsid w:val="00C65F2F"/>
    <w:rsid w:val="00C700C1"/>
    <w:rsid w:val="00C705BA"/>
    <w:rsid w:val="00C922F3"/>
    <w:rsid w:val="00CB71FF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6D14"/>
    <w:rsid w:val="00D27170"/>
    <w:rsid w:val="00D32D4E"/>
    <w:rsid w:val="00D40F13"/>
    <w:rsid w:val="00D50537"/>
    <w:rsid w:val="00D53517"/>
    <w:rsid w:val="00D64681"/>
    <w:rsid w:val="00D66E50"/>
    <w:rsid w:val="00D727FA"/>
    <w:rsid w:val="00D7471B"/>
    <w:rsid w:val="00D82CFD"/>
    <w:rsid w:val="00D93560"/>
    <w:rsid w:val="00DA1CC6"/>
    <w:rsid w:val="00DA6ACD"/>
    <w:rsid w:val="00DB4412"/>
    <w:rsid w:val="00DB76C2"/>
    <w:rsid w:val="00DB7A7C"/>
    <w:rsid w:val="00DC185B"/>
    <w:rsid w:val="00DE6A80"/>
    <w:rsid w:val="00DE7E67"/>
    <w:rsid w:val="00E0264B"/>
    <w:rsid w:val="00E049AA"/>
    <w:rsid w:val="00E05313"/>
    <w:rsid w:val="00E1031E"/>
    <w:rsid w:val="00E16D88"/>
    <w:rsid w:val="00E17111"/>
    <w:rsid w:val="00E232DE"/>
    <w:rsid w:val="00E317E1"/>
    <w:rsid w:val="00E31893"/>
    <w:rsid w:val="00E3696C"/>
    <w:rsid w:val="00E42915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2AEF"/>
    <w:rsid w:val="00EA7777"/>
    <w:rsid w:val="00EB442F"/>
    <w:rsid w:val="00EB6A4F"/>
    <w:rsid w:val="00EB79BA"/>
    <w:rsid w:val="00EC12C2"/>
    <w:rsid w:val="00EC357F"/>
    <w:rsid w:val="00ED5B6E"/>
    <w:rsid w:val="00EE0501"/>
    <w:rsid w:val="00EF3C30"/>
    <w:rsid w:val="00EF48B4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7526D"/>
    <w:rsid w:val="00F81868"/>
    <w:rsid w:val="00F93375"/>
    <w:rsid w:val="00FA3C09"/>
    <w:rsid w:val="00FC5ACF"/>
    <w:rsid w:val="00FC6253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9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369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369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369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369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369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3696C"/>
    <w:pPr>
      <w:outlineLvl w:val="5"/>
    </w:pPr>
  </w:style>
  <w:style w:type="paragraph" w:styleId="Heading7">
    <w:name w:val="heading 7"/>
    <w:basedOn w:val="H6"/>
    <w:next w:val="Normal"/>
    <w:qFormat/>
    <w:rsid w:val="00E3696C"/>
    <w:pPr>
      <w:outlineLvl w:val="6"/>
    </w:pPr>
  </w:style>
  <w:style w:type="paragraph" w:styleId="Heading8">
    <w:name w:val="heading 8"/>
    <w:basedOn w:val="Heading1"/>
    <w:next w:val="Normal"/>
    <w:qFormat/>
    <w:rsid w:val="00E369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696C"/>
    <w:pPr>
      <w:outlineLvl w:val="8"/>
    </w:pPr>
  </w:style>
  <w:style w:type="character" w:default="1" w:styleId="DefaultParagraphFont">
    <w:name w:val="Default Paragraph Font"/>
    <w:semiHidden/>
    <w:rsid w:val="00E369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696C"/>
  </w:style>
  <w:style w:type="paragraph" w:styleId="Header">
    <w:name w:val="header"/>
    <w:link w:val="HeaderChar"/>
    <w:rsid w:val="00E369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369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369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3696C"/>
    <w:pPr>
      <w:spacing w:before="180"/>
      <w:ind w:left="2693" w:hanging="2693"/>
    </w:pPr>
    <w:rPr>
      <w:b/>
    </w:rPr>
  </w:style>
  <w:style w:type="paragraph" w:styleId="TOC1">
    <w:name w:val="toc 1"/>
    <w:semiHidden/>
    <w:rsid w:val="00E369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369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3696C"/>
    <w:pPr>
      <w:ind w:left="1701" w:hanging="1701"/>
    </w:pPr>
  </w:style>
  <w:style w:type="paragraph" w:styleId="TOC4">
    <w:name w:val="toc 4"/>
    <w:basedOn w:val="TOC3"/>
    <w:semiHidden/>
    <w:rsid w:val="00E3696C"/>
    <w:pPr>
      <w:ind w:left="1418" w:hanging="1418"/>
    </w:pPr>
  </w:style>
  <w:style w:type="paragraph" w:styleId="TOC3">
    <w:name w:val="toc 3"/>
    <w:basedOn w:val="TOC2"/>
    <w:semiHidden/>
    <w:rsid w:val="00E3696C"/>
    <w:pPr>
      <w:ind w:left="1134" w:hanging="1134"/>
    </w:pPr>
  </w:style>
  <w:style w:type="paragraph" w:styleId="TOC2">
    <w:name w:val="toc 2"/>
    <w:basedOn w:val="TOC1"/>
    <w:semiHidden/>
    <w:rsid w:val="00E369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696C"/>
    <w:pPr>
      <w:ind w:left="284"/>
    </w:pPr>
  </w:style>
  <w:style w:type="paragraph" w:styleId="Index1">
    <w:name w:val="index 1"/>
    <w:basedOn w:val="Normal"/>
    <w:semiHidden/>
    <w:rsid w:val="00E3696C"/>
    <w:pPr>
      <w:keepLines/>
      <w:spacing w:after="0"/>
    </w:pPr>
  </w:style>
  <w:style w:type="paragraph" w:customStyle="1" w:styleId="ZH">
    <w:name w:val="ZH"/>
    <w:rsid w:val="00E369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3696C"/>
    <w:pPr>
      <w:outlineLvl w:val="9"/>
    </w:pPr>
  </w:style>
  <w:style w:type="paragraph" w:styleId="ListNumber2">
    <w:name w:val="List Number 2"/>
    <w:basedOn w:val="ListNumber"/>
    <w:semiHidden/>
    <w:rsid w:val="00E3696C"/>
    <w:pPr>
      <w:ind w:left="851"/>
    </w:pPr>
  </w:style>
  <w:style w:type="character" w:styleId="FootnoteReference">
    <w:name w:val="footnote reference"/>
    <w:semiHidden/>
    <w:rsid w:val="00E369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69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3696C"/>
    <w:rPr>
      <w:b/>
    </w:rPr>
  </w:style>
  <w:style w:type="paragraph" w:customStyle="1" w:styleId="TAC">
    <w:name w:val="TAC"/>
    <w:basedOn w:val="TAL"/>
    <w:rsid w:val="00E3696C"/>
    <w:pPr>
      <w:jc w:val="center"/>
    </w:pPr>
  </w:style>
  <w:style w:type="paragraph" w:customStyle="1" w:styleId="TF">
    <w:name w:val="TF"/>
    <w:basedOn w:val="TH"/>
    <w:rsid w:val="00E3696C"/>
    <w:pPr>
      <w:keepNext w:val="0"/>
      <w:spacing w:before="0" w:after="240"/>
    </w:pPr>
  </w:style>
  <w:style w:type="paragraph" w:customStyle="1" w:styleId="NO">
    <w:name w:val="NO"/>
    <w:basedOn w:val="Normal"/>
    <w:rsid w:val="00E3696C"/>
    <w:pPr>
      <w:keepLines/>
      <w:ind w:left="1135" w:hanging="851"/>
    </w:pPr>
  </w:style>
  <w:style w:type="paragraph" w:styleId="TOC9">
    <w:name w:val="toc 9"/>
    <w:basedOn w:val="TOC8"/>
    <w:semiHidden/>
    <w:rsid w:val="00E3696C"/>
    <w:pPr>
      <w:ind w:left="1418" w:hanging="1418"/>
    </w:pPr>
  </w:style>
  <w:style w:type="paragraph" w:customStyle="1" w:styleId="EX">
    <w:name w:val="EX"/>
    <w:basedOn w:val="Normal"/>
    <w:rsid w:val="00E3696C"/>
    <w:pPr>
      <w:keepLines/>
      <w:ind w:left="1702" w:hanging="1418"/>
    </w:pPr>
  </w:style>
  <w:style w:type="paragraph" w:customStyle="1" w:styleId="FP">
    <w:name w:val="FP"/>
    <w:basedOn w:val="Normal"/>
    <w:rsid w:val="00E3696C"/>
    <w:pPr>
      <w:spacing w:after="0"/>
    </w:pPr>
  </w:style>
  <w:style w:type="paragraph" w:customStyle="1" w:styleId="LD">
    <w:name w:val="LD"/>
    <w:rsid w:val="00E369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3696C"/>
    <w:pPr>
      <w:spacing w:after="0"/>
    </w:pPr>
  </w:style>
  <w:style w:type="paragraph" w:customStyle="1" w:styleId="EW">
    <w:name w:val="EW"/>
    <w:basedOn w:val="EX"/>
    <w:rsid w:val="00E3696C"/>
    <w:pPr>
      <w:spacing w:after="0"/>
    </w:pPr>
  </w:style>
  <w:style w:type="paragraph" w:styleId="TOC6">
    <w:name w:val="toc 6"/>
    <w:basedOn w:val="TOC5"/>
    <w:next w:val="Normal"/>
    <w:semiHidden/>
    <w:rsid w:val="00E3696C"/>
    <w:pPr>
      <w:ind w:left="1985" w:hanging="1985"/>
    </w:pPr>
  </w:style>
  <w:style w:type="paragraph" w:styleId="TOC7">
    <w:name w:val="toc 7"/>
    <w:basedOn w:val="TOC6"/>
    <w:next w:val="Normal"/>
    <w:semiHidden/>
    <w:rsid w:val="00E3696C"/>
    <w:pPr>
      <w:ind w:left="2268" w:hanging="2268"/>
    </w:pPr>
  </w:style>
  <w:style w:type="paragraph" w:styleId="ListBullet2">
    <w:name w:val="List Bullet 2"/>
    <w:basedOn w:val="ListBullet"/>
    <w:semiHidden/>
    <w:rsid w:val="00E3696C"/>
    <w:pPr>
      <w:ind w:left="851"/>
    </w:pPr>
  </w:style>
  <w:style w:type="paragraph" w:styleId="ListBullet3">
    <w:name w:val="List Bullet 3"/>
    <w:basedOn w:val="ListBullet2"/>
    <w:semiHidden/>
    <w:rsid w:val="00E3696C"/>
    <w:pPr>
      <w:ind w:left="1135"/>
    </w:pPr>
  </w:style>
  <w:style w:type="paragraph" w:styleId="ListNumber">
    <w:name w:val="List Number"/>
    <w:basedOn w:val="List"/>
    <w:semiHidden/>
    <w:rsid w:val="00E3696C"/>
  </w:style>
  <w:style w:type="paragraph" w:customStyle="1" w:styleId="EQ">
    <w:name w:val="EQ"/>
    <w:basedOn w:val="Normal"/>
    <w:next w:val="Normal"/>
    <w:rsid w:val="00E369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369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69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69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3696C"/>
    <w:pPr>
      <w:jc w:val="right"/>
    </w:pPr>
  </w:style>
  <w:style w:type="paragraph" w:customStyle="1" w:styleId="H6">
    <w:name w:val="H6"/>
    <w:basedOn w:val="Heading5"/>
    <w:next w:val="Normal"/>
    <w:rsid w:val="00E369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696C"/>
    <w:pPr>
      <w:ind w:left="851" w:hanging="851"/>
    </w:pPr>
  </w:style>
  <w:style w:type="paragraph" w:customStyle="1" w:styleId="TAL">
    <w:name w:val="TAL"/>
    <w:basedOn w:val="Normal"/>
    <w:rsid w:val="00E369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69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369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369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369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3696C"/>
    <w:pPr>
      <w:framePr w:wrap="notBeside" w:y="16161"/>
    </w:pPr>
  </w:style>
  <w:style w:type="character" w:customStyle="1" w:styleId="ZGSM">
    <w:name w:val="ZGSM"/>
    <w:rsid w:val="00E3696C"/>
  </w:style>
  <w:style w:type="paragraph" w:styleId="List2">
    <w:name w:val="List 2"/>
    <w:basedOn w:val="List"/>
    <w:semiHidden/>
    <w:rsid w:val="00E3696C"/>
    <w:pPr>
      <w:ind w:left="851"/>
    </w:pPr>
  </w:style>
  <w:style w:type="paragraph" w:customStyle="1" w:styleId="ZG">
    <w:name w:val="ZG"/>
    <w:rsid w:val="00E369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3696C"/>
    <w:pPr>
      <w:ind w:left="1135"/>
    </w:pPr>
  </w:style>
  <w:style w:type="paragraph" w:styleId="List4">
    <w:name w:val="List 4"/>
    <w:basedOn w:val="List3"/>
    <w:semiHidden/>
    <w:rsid w:val="00E3696C"/>
    <w:pPr>
      <w:ind w:left="1418"/>
    </w:pPr>
  </w:style>
  <w:style w:type="paragraph" w:styleId="List5">
    <w:name w:val="List 5"/>
    <w:basedOn w:val="List4"/>
    <w:semiHidden/>
    <w:rsid w:val="00E3696C"/>
    <w:pPr>
      <w:ind w:left="1702"/>
    </w:pPr>
  </w:style>
  <w:style w:type="paragraph" w:customStyle="1" w:styleId="EditorsNote">
    <w:name w:val="Editor's Note"/>
    <w:basedOn w:val="NO"/>
    <w:rsid w:val="00E3696C"/>
    <w:rPr>
      <w:color w:val="FF0000"/>
    </w:rPr>
  </w:style>
  <w:style w:type="paragraph" w:styleId="List">
    <w:name w:val="List"/>
    <w:basedOn w:val="Normal"/>
    <w:semiHidden/>
    <w:rsid w:val="00E3696C"/>
    <w:pPr>
      <w:ind w:left="568" w:hanging="284"/>
    </w:pPr>
  </w:style>
  <w:style w:type="paragraph" w:styleId="ListBullet">
    <w:name w:val="List Bullet"/>
    <w:basedOn w:val="List"/>
    <w:semiHidden/>
    <w:rsid w:val="00E3696C"/>
  </w:style>
  <w:style w:type="paragraph" w:styleId="ListBullet4">
    <w:name w:val="List Bullet 4"/>
    <w:basedOn w:val="ListBullet3"/>
    <w:semiHidden/>
    <w:rsid w:val="00E3696C"/>
    <w:pPr>
      <w:ind w:left="1418"/>
    </w:pPr>
  </w:style>
  <w:style w:type="paragraph" w:styleId="ListBullet5">
    <w:name w:val="List Bullet 5"/>
    <w:basedOn w:val="ListBullet4"/>
    <w:semiHidden/>
    <w:rsid w:val="00E3696C"/>
    <w:pPr>
      <w:ind w:left="1702"/>
    </w:pPr>
  </w:style>
  <w:style w:type="paragraph" w:customStyle="1" w:styleId="B2">
    <w:name w:val="B2"/>
    <w:basedOn w:val="List2"/>
    <w:rsid w:val="00E3696C"/>
  </w:style>
  <w:style w:type="paragraph" w:customStyle="1" w:styleId="B3">
    <w:name w:val="B3"/>
    <w:basedOn w:val="List3"/>
    <w:rsid w:val="00E3696C"/>
  </w:style>
  <w:style w:type="paragraph" w:customStyle="1" w:styleId="B4">
    <w:name w:val="B4"/>
    <w:basedOn w:val="List4"/>
    <w:rsid w:val="00E3696C"/>
  </w:style>
  <w:style w:type="paragraph" w:customStyle="1" w:styleId="B5">
    <w:name w:val="B5"/>
    <w:basedOn w:val="List5"/>
    <w:rsid w:val="00E3696C"/>
  </w:style>
  <w:style w:type="paragraph" w:customStyle="1" w:styleId="ZTD">
    <w:name w:val="ZTD"/>
    <w:basedOn w:val="ZB"/>
    <w:rsid w:val="00E3696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E29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5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03.safelinks.protection.outlook.com/?url=https%3A%2F%2Fwww.3gpp.org%2Fftp%2Ftsg_ct%2Ftsg_ct%2FCT_106_Madrid%2FDocs%2FCP-243184.zip&amp;data=05%7C02%7Cxiaobao.chen%40orange.com%7Cfd88161988114569d5e208dd1a9d71c5%7C90c7a20af34b40bfbc48b9253b6f5d20%7C0%7C0%7C638695985727902966%7CUnknown%7CTWFpbGZsb3d8eyJFbXB0eU1hcGkiOnRydWUsIlYiOiIwLjAuMDAwMCIsIlAiOiJXaW4zMiIsIkFOIjoiTWFpbCIsIldUIjoyfQ%3D%3D%7C0%7C%7C%7C&amp;sdata=41yGEryWs8ZkDmZKgp%2FSmprOLZB2b5UVk7%2BV%2FH8Gg9g%3D&amp;reserved=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03.safelinks.protection.outlook.com/?url=https%3A%2F%2Fwww.3gpp.org%2Fftp%2Ftsg_ct%2Ftsg_ct%2FTSGC_105_Melbourne%2FDocs%2FCP-242218.zip&amp;data=05%7C02%7Cxiaobao.chen%40orange.com%7Cfd88161988114569d5e208dd1a9d71c5%7C90c7a20af34b40bfbc48b9253b6f5d20%7C0%7C0%7C638695985727893484%7CUnknown%7CTWFpbGZsb3d8eyJFbXB0eU1hcGkiOnRydWUsIlYiOiIwLjAuMDAwMCIsIlAiOiJXaW4zMiIsIkFOIjoiTWFpbCIsIldUIjoyfQ%3D%3D%7C0%7C%7C%7C&amp;sdata=ZRS%2Floq2D3JkvK60tUI52xIYDvctXDnpO9Gcr07jtK4%3D&amp;reserved=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03.safelinks.protection.outlook.com/?url=https%3A%2F%2Fwww.3gpp.org%2Fftp%2Ftsg_ct%2Ftsg_ct%2FTSGC_105_Melbourne%2FDocs%2FCP-242255.zip&amp;data=05%7C02%7Cxiaobao.chen%40orange.com%7Cfd88161988114569d5e208dd1a9d71c5%7C90c7a20af34b40bfbc48b9253b6f5d20%7C0%7C0%7C638695985727865810%7CUnknown%7CTWFpbGZsb3d8eyJFbXB0eU1hcGkiOnRydWUsIlYiOiIwLjAuMDAwMCIsIlAiOiJXaW4zMiIsIkFOIjoiTWFpbCIsIldUIjoyfQ%3D%3D%7C0%7C%7C%7C&amp;sdata=EOdCMKqLAvzkk8nsZPzOC58utaoBFXcGuOZWcdekgLY%3D&amp;reserved=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Specification-Group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23.501_CR5661R4_(Rel-19)_AIML_CN</cp:lastModifiedBy>
  <cp:revision>6</cp:revision>
  <cp:lastPrinted>2002-04-23T07:10:00Z</cp:lastPrinted>
  <dcterms:created xsi:type="dcterms:W3CDTF">2024-12-13T10:36:00Z</dcterms:created>
  <dcterms:modified xsi:type="dcterms:W3CDTF">2024-12-16T07:01:00Z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2024-09-11T07:55:36Z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1c34f0bc-f8c7-49a9-84a0-21db5dd1b8dd</vt:lpwstr>
  </property>
  <property fmtid="{D5CDD505-2E9C-101B-9397-08002B2CF9AE}" pid="11" name="MSIP_Label_07222825-62ea-40f3-96b5-5375c07996e2_ContentBits">
    <vt:lpwstr>0</vt:lpwstr>
  </property>
  <property fmtid="{D5CDD505-2E9C-101B-9397-08002B2CF9AE}" pid="12" name="MSIP_Label_55339bf0-f345-473a-9ec8-6ca7c8197055_Enabled">
    <vt:lpwstr>true</vt:lpwstr>
  </property>
  <property fmtid="{D5CDD505-2E9C-101B-9397-08002B2CF9AE}" pid="13" name="MSIP_Label_55339bf0-f345-473a-9ec8-6ca7c8197055_SetDate">
    <vt:lpwstr>2024-09-12T20:20:31Z</vt:lpwstr>
  </property>
  <property fmtid="{D5CDD505-2E9C-101B-9397-08002B2CF9AE}" pid="14" name="MSIP_Label_55339bf0-f345-473a-9ec8-6ca7c8197055_Method">
    <vt:lpwstr>Privileged</vt:lpwstr>
  </property>
  <property fmtid="{D5CDD505-2E9C-101B-9397-08002B2CF9AE}" pid="15" name="MSIP_Label_55339bf0-f345-473a-9ec8-6ca7c8197055_Name">
    <vt:lpwstr>OFFEN</vt:lpwstr>
  </property>
  <property fmtid="{D5CDD505-2E9C-101B-9397-08002B2CF9AE}" pid="16" name="MSIP_Label_55339bf0-f345-473a-9ec8-6ca7c8197055_SiteId">
    <vt:lpwstr>d313b56f-f400-44d3-8403-4b468b3d8ded</vt:lpwstr>
  </property>
  <property fmtid="{D5CDD505-2E9C-101B-9397-08002B2CF9AE}" pid="17" name="MSIP_Label_55339bf0-f345-473a-9ec8-6ca7c8197055_ActionId">
    <vt:lpwstr>8049ff7b-dc48-4600-a25a-4321f596cd03</vt:lpwstr>
  </property>
  <property fmtid="{D5CDD505-2E9C-101B-9397-08002B2CF9AE}" pid="18" name="MSIP_Label_55339bf0-f345-473a-9ec8-6ca7c8197055_ContentBits">
    <vt:lpwstr>0</vt:lpwstr>
  </property>
</Properties>
</file>